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C0" w:rsidRPr="00DA56D3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A56D3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  <w:bookmarkStart w:id="0" w:name="_GoBack"/>
      <w:bookmarkEnd w:id="0"/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104C0" w:rsidRPr="004264FD" w:rsidRDefault="008104C0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8104C0" w:rsidRDefault="008104C0" w:rsidP="00DA56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đều S.ABCD đáy có cạnh 2a, đường cao SO bằng </w:t>
      </w:r>
      <w:r w:rsidRPr="007F74DE">
        <w:rPr>
          <w:rFonts w:ascii="Times New Roman" w:hAnsi="Times New Roman" w:cs="Times New Roman"/>
          <w:position w:val="-8"/>
          <w:sz w:val="26"/>
          <w:szCs w:val="26"/>
        </w:rPr>
        <w:object w:dxaOrig="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.75pt" o:ole="">
            <v:imagedata r:id="rId5" o:title=""/>
          </v:shape>
          <o:OLEObject Type="Embed" ProgID="Equation.DSMT4" ShapeID="_x0000_i1025" DrawAspect="Content" ObjectID="_1490499841" r:id="rId6"/>
        </w:object>
      </w:r>
      <w:r>
        <w:rPr>
          <w:rFonts w:ascii="Times New Roman" w:hAnsi="Times New Roman" w:cs="Times New Roman"/>
          <w:sz w:val="26"/>
          <w:szCs w:val="26"/>
        </w:rPr>
        <w:t>. Gọi M là hình chiếu của A trên SB.</w:t>
      </w:r>
    </w:p>
    <w:p w:rsidR="008104C0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(3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20" w:dyaOrig="400">
          <v:shape id="_x0000_i1026" type="#_x0000_t75" style="width:70.5pt;height:20.25pt" o:ole="">
            <v:imagedata r:id="rId7" o:title=""/>
          </v:shape>
          <o:OLEObject Type="Embed" ProgID="Equation.DSMT4" ShapeID="_x0000_i1026" DrawAspect="Content" ObjectID="_1490499842" r:id="rId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800" w:dyaOrig="400">
          <v:shape id="_x0000_i1027" type="#_x0000_t75" style="width:90pt;height:20.25pt" o:ole="">
            <v:imagedata r:id="rId9" o:title=""/>
          </v:shape>
          <o:OLEObject Type="Embed" ProgID="Equation.DSMT4" ShapeID="_x0000_i1027" DrawAspect="Content" ObjectID="_1490499843" r:id="rId1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Tính góc giữa SC và mặt phẳng </w:t>
      </w:r>
      <w:r w:rsidRPr="001B7C8C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28" type="#_x0000_t75" style="width:37.5pt;height:20.25pt" o:ole="">
            <v:imagedata r:id="rId11" o:title=""/>
          </v:shape>
          <o:OLEObject Type="Embed" ProgID="Equation.DSMT4" ShapeID="_x0000_i1028" DrawAspect="Content" ObjectID="_1490499844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4337">
        <w:rPr>
          <w:rFonts w:ascii="Times New Roman" w:hAnsi="Times New Roman" w:cs="Times New Roman"/>
          <w:b/>
          <w:bCs/>
          <w:sz w:val="26"/>
          <w:szCs w:val="26"/>
        </w:rPr>
        <w:t xml:space="preserve">(1.5 điểm) </w:t>
      </w:r>
      <w:r w:rsidRPr="00524337">
        <w:rPr>
          <w:rFonts w:ascii="Times New Roman" w:hAnsi="Times New Roman" w:cs="Times New Roman"/>
          <w:sz w:val="26"/>
          <w:szCs w:val="26"/>
        </w:rPr>
        <w:t xml:space="preserve">Tính khoảng cách từ O đến mặt phẳng </w:t>
      </w:r>
      <w:r w:rsidRPr="000E5F3A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029" type="#_x0000_t75" style="width:39pt;height:20.25pt" o:ole="">
            <v:imagedata r:id="rId13" o:title=""/>
          </v:shape>
          <o:OLEObject Type="Embed" ProgID="Equation.DSMT4" ShapeID="_x0000_i1029" DrawAspect="Content" ObjectID="_1490499845" r:id="rId14"/>
        </w:object>
      </w:r>
      <w:r w:rsidRPr="00524337">
        <w:rPr>
          <w:rFonts w:ascii="Times New Roman" w:hAnsi="Times New Roman" w:cs="Times New Roman"/>
          <w:sz w:val="26"/>
          <w:szCs w:val="26"/>
        </w:rPr>
        <w:t>.</w:t>
      </w:r>
    </w:p>
    <w:p w:rsidR="008104C0" w:rsidRPr="00524337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(1 điểm) </w:t>
      </w:r>
      <w:r w:rsidRPr="00524337">
        <w:rPr>
          <w:rFonts w:ascii="Times New Roman" w:hAnsi="Times New Roman" w:cs="Times New Roman"/>
          <w:sz w:val="26"/>
          <w:szCs w:val="26"/>
        </w:rPr>
        <w:t xml:space="preserve">Gọi </w:t>
      </w:r>
      <w:r>
        <w:rPr>
          <w:rFonts w:ascii="Times New Roman" w:hAnsi="Times New Roman" w:cs="Times New Roman"/>
          <w:sz w:val="26"/>
          <w:szCs w:val="26"/>
        </w:rPr>
        <w:t xml:space="preserve">N, K lần lượt là trung điểm của SC và BC, E là giao điểm giữa AN và SO, F là giao điểm giữa AK và BO, H là giao điểm giữa KN và MC. Chứng minh </w:t>
      </w:r>
      <w:r w:rsidRPr="00524337">
        <w:rPr>
          <w:rFonts w:ascii="Times New Roman" w:hAnsi="Times New Roman" w:cs="Times New Roman"/>
          <w:position w:val="-4"/>
          <w:sz w:val="26"/>
          <w:szCs w:val="26"/>
        </w:rPr>
        <w:object w:dxaOrig="1120" w:dyaOrig="260">
          <v:shape id="_x0000_i1030" type="#_x0000_t75" style="width:56.25pt;height:12.75pt" o:ole="">
            <v:imagedata r:id="rId15" o:title=""/>
          </v:shape>
          <o:OLEObject Type="Embed" ProgID="Equation.DSMT4" ShapeID="_x0000_i1030" DrawAspect="Content" ObjectID="_1490499846" r:id="rId1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Pr="004264FD" w:rsidRDefault="008104C0" w:rsidP="00DA56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------------------HẾT--------------------</w:t>
      </w: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Pr="004264FD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Pr="00DA56D3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27" style="position:absolute;z-index:251659264;visibility:visible" from="10.8pt,14.55pt" to="178.8pt,14.55pt"/>
        </w:pic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A56D3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               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104C0" w:rsidRPr="004264FD" w:rsidRDefault="008104C0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8104C0" w:rsidRDefault="008104C0" w:rsidP="009126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đều S.ABCD đáy có cạnh 2a, đường cao SO bằng </w:t>
      </w:r>
      <w:r w:rsidRPr="007F74DE">
        <w:rPr>
          <w:rFonts w:ascii="Times New Roman" w:hAnsi="Times New Roman" w:cs="Times New Roman"/>
          <w:position w:val="-8"/>
          <w:sz w:val="26"/>
          <w:szCs w:val="26"/>
        </w:rPr>
        <w:object w:dxaOrig="540" w:dyaOrig="380">
          <v:shape id="_x0000_i1031" type="#_x0000_t75" style="width:27pt;height:18.75pt" o:ole="">
            <v:imagedata r:id="rId5" o:title=""/>
          </v:shape>
          <o:OLEObject Type="Embed" ProgID="Equation.DSMT4" ShapeID="_x0000_i1031" DrawAspect="Content" ObjectID="_1490499847" r:id="rId17"/>
        </w:object>
      </w:r>
      <w:r>
        <w:rPr>
          <w:rFonts w:ascii="Times New Roman" w:hAnsi="Times New Roman" w:cs="Times New Roman"/>
          <w:sz w:val="26"/>
          <w:szCs w:val="26"/>
        </w:rPr>
        <w:t>. Gọi M là hình chiếu của D trên SC.</w:t>
      </w:r>
    </w:p>
    <w:p w:rsidR="008104C0" w:rsidRDefault="008104C0" w:rsidP="0091261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(3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 xml:space="preserve"> 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00" w:dyaOrig="400">
          <v:shape id="_x0000_i1032" type="#_x0000_t75" style="width:69pt;height:20.25pt" o:ole="">
            <v:imagedata r:id="rId18" o:title=""/>
          </v:shape>
          <o:OLEObject Type="Embed" ProgID="Equation.DSMT4" ShapeID="_x0000_i1032" DrawAspect="Content" ObjectID="_1490499848" r:id="rId19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91261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840" w:dyaOrig="400">
          <v:shape id="_x0000_i1033" type="#_x0000_t75" style="width:92.25pt;height:20.25pt" o:ole="">
            <v:imagedata r:id="rId20" o:title=""/>
          </v:shape>
          <o:OLEObject Type="Embed" ProgID="Equation.DSMT4" ShapeID="_x0000_i1033" DrawAspect="Content" ObjectID="_1490499849" r:id="rId21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91261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Tính góc giữa SB và mặt phẳng </w:t>
      </w:r>
      <w:r w:rsidRPr="001B7C8C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34" type="#_x0000_t75" style="width:37.5pt;height:20.25pt" o:ole="">
            <v:imagedata r:id="rId22" o:title=""/>
          </v:shape>
          <o:OLEObject Type="Embed" ProgID="Equation.DSMT4" ShapeID="_x0000_i1034" DrawAspect="Content" ObjectID="_1490499850" r:id="rId23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91261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24337">
        <w:rPr>
          <w:rFonts w:ascii="Times New Roman" w:hAnsi="Times New Roman" w:cs="Times New Roman"/>
          <w:b/>
          <w:bCs/>
          <w:sz w:val="26"/>
          <w:szCs w:val="26"/>
        </w:rPr>
        <w:t xml:space="preserve">(1.5 điểm) </w:t>
      </w:r>
      <w:r w:rsidRPr="00524337">
        <w:rPr>
          <w:rFonts w:ascii="Times New Roman" w:hAnsi="Times New Roman" w:cs="Times New Roman"/>
          <w:sz w:val="26"/>
          <w:szCs w:val="26"/>
        </w:rPr>
        <w:t xml:space="preserve">Tính khoảng cách từ O đến mặt phẳng </w:t>
      </w:r>
      <w:r w:rsidRPr="000E5F3A">
        <w:rPr>
          <w:rFonts w:ascii="Times New Roman" w:hAnsi="Times New Roman" w:cs="Times New Roman"/>
          <w:position w:val="-14"/>
          <w:sz w:val="26"/>
          <w:szCs w:val="26"/>
        </w:rPr>
        <w:object w:dxaOrig="740" w:dyaOrig="400">
          <v:shape id="_x0000_i1035" type="#_x0000_t75" style="width:36.75pt;height:20.25pt" o:ole="">
            <v:imagedata r:id="rId24" o:title=""/>
          </v:shape>
          <o:OLEObject Type="Embed" ProgID="Equation.DSMT4" ShapeID="_x0000_i1035" DrawAspect="Content" ObjectID="_1490499851" r:id="rId25"/>
        </w:object>
      </w:r>
      <w:r w:rsidRPr="00524337">
        <w:rPr>
          <w:rFonts w:ascii="Times New Roman" w:hAnsi="Times New Roman" w:cs="Times New Roman"/>
          <w:sz w:val="26"/>
          <w:szCs w:val="26"/>
        </w:rPr>
        <w:t>.</w:t>
      </w:r>
    </w:p>
    <w:p w:rsidR="008104C0" w:rsidRPr="00673F83" w:rsidRDefault="008104C0" w:rsidP="00912614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(1 điểm) </w:t>
      </w:r>
      <w:r w:rsidRPr="00524337">
        <w:rPr>
          <w:rFonts w:ascii="Times New Roman" w:hAnsi="Times New Roman" w:cs="Times New Roman"/>
          <w:sz w:val="26"/>
          <w:szCs w:val="26"/>
        </w:rPr>
        <w:t xml:space="preserve">Gọi </w:t>
      </w:r>
      <w:r>
        <w:rPr>
          <w:rFonts w:ascii="Times New Roman" w:hAnsi="Times New Roman" w:cs="Times New Roman"/>
          <w:sz w:val="26"/>
          <w:szCs w:val="26"/>
        </w:rPr>
        <w:t xml:space="preserve">N, K lần lượt là trung điểm của SB và BC, E là giao điểm giữa DN và SO, F là giao điểm giữa DK và OC, H là giao điểm giữa KN và MB. Chứng minh </w:t>
      </w:r>
      <w:r w:rsidRPr="00524337">
        <w:rPr>
          <w:rFonts w:ascii="Times New Roman" w:hAnsi="Times New Roman" w:cs="Times New Roman"/>
          <w:position w:val="-4"/>
          <w:sz w:val="26"/>
          <w:szCs w:val="26"/>
        </w:rPr>
        <w:object w:dxaOrig="1140" w:dyaOrig="260">
          <v:shape id="_x0000_i1036" type="#_x0000_t75" style="width:57pt;height:12.75pt" o:ole="">
            <v:imagedata r:id="rId26" o:title=""/>
          </v:shape>
          <o:OLEObject Type="Embed" ProgID="Equation.DSMT4" ShapeID="_x0000_i1036" DrawAspect="Content" ObjectID="_1490499852" r:id="rId27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Pr="004264FD" w:rsidRDefault="008104C0" w:rsidP="00DA56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---------------HẾT---------------</w:t>
      </w:r>
      <w:r w:rsidRPr="004264F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99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65"/>
        <w:gridCol w:w="1656"/>
      </w:tblGrid>
      <w:tr w:rsidR="008104C0" w:rsidRPr="002267C7">
        <w:tc>
          <w:tcPr>
            <w:tcW w:w="8265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Đáp án</w:t>
            </w:r>
          </w:p>
        </w:tc>
        <w:tc>
          <w:tcPr>
            <w:tcW w:w="1656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Thang điểm</w:t>
            </w:r>
          </w:p>
        </w:tc>
      </w:tr>
      <w:tr w:rsidR="008104C0" w:rsidRPr="002267C7">
        <w:trPr>
          <w:trHeight w:val="1598"/>
        </w:trPr>
        <w:tc>
          <w:tcPr>
            <w:tcW w:w="8265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eastAsia="Times New Roman" w:cs="Times New Roman"/>
              </w:rPr>
              <w:object w:dxaOrig="6105" w:dyaOrig="4890">
                <v:shape id="_x0000_i1037" type="#_x0000_t75" style="width:207.75pt;height:168.75pt" o:ole="">
                  <v:imagedata r:id="rId28" o:title=""/>
                </v:shape>
                <o:OLEObject Type="Embed" ProgID="Paint.Picture" ShapeID="_x0000_i1037" DrawAspect="Content" ObjectID="_1490499853" r:id="rId29"/>
              </w:object>
            </w:r>
          </w:p>
        </w:tc>
        <w:tc>
          <w:tcPr>
            <w:tcW w:w="1656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</w:p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(đúng đến câu b)</w:t>
            </w:r>
          </w:p>
        </w:tc>
      </w:tr>
      <w:tr w:rsidR="008104C0" w:rsidRPr="002267C7">
        <w:trPr>
          <w:trHeight w:val="356"/>
        </w:trPr>
        <w:tc>
          <w:tcPr>
            <w:tcW w:w="9921" w:type="dxa"/>
            <w:gridSpan w:val="2"/>
            <w:tcBorders>
              <w:bottom w:val="dotted" w:sz="4" w:space="0" w:color="auto"/>
            </w:tcBorders>
          </w:tcPr>
          <w:p w:rsidR="008104C0" w:rsidRPr="002267C7" w:rsidRDefault="008104C0" w:rsidP="00544A5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hanging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điểm) Chứng minh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320" w:dyaOrig="400">
                <v:shape id="_x0000_i1038" type="#_x0000_t75" style="width:64.5pt;height:20.25pt" o:ole="">
                  <v:imagedata r:id="rId30" o:title=""/>
                </v:shape>
                <o:OLEObject Type="Embed" ProgID="Equation.DSMT4" ShapeID="_x0000_i1038" DrawAspect="Content" ObjectID="_1490499854" r:id="rId31"/>
              </w:object>
            </w:r>
          </w:p>
        </w:tc>
      </w:tr>
      <w:tr w:rsidR="008104C0" w:rsidRPr="002267C7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716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39" type="#_x0000_t75" style="width:54.75pt;height:13.5pt" o:ole="">
                  <v:imagedata r:id="rId32" o:title=""/>
                </v:shape>
                <o:OLEObject Type="Embed" ProgID="Equation.DSMT4" ShapeID="_x0000_i1039" DrawAspect="Content" ObjectID="_1490499855" r:id="rId33"/>
              </w:object>
            </w: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(hai đường chéo hình vuông)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0.75</w:t>
            </w:r>
          </w:p>
        </w:tc>
      </w:tr>
      <w:tr w:rsidR="008104C0" w:rsidRPr="002267C7">
        <w:trPr>
          <w:trHeight w:val="25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279">
                <v:shape id="_x0000_i1040" type="#_x0000_t75" style="width:49.5pt;height:14.25pt" o:ole="">
                  <v:imagedata r:id="rId34" o:title=""/>
                </v:shape>
                <o:OLEObject Type="Embed" ProgID="Equation.DSMT4" ShapeID="_x0000_i1040" DrawAspect="Content" ObjectID="_1490499856" r:id="rId35"/>
              </w:objec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579" w:dyaOrig="400">
                <v:shape id="_x0000_i1041" type="#_x0000_t75" style="width:78.75pt;height:19.5pt" o:ole="">
                  <v:imagedata r:id="rId36" o:title=""/>
                </v:shape>
                <o:OLEObject Type="Embed" ProgID="Equation.DSMT4" ShapeID="_x0000_i1041" DrawAspect="Content" ObjectID="_1490499857" r:id="rId37"/>
              </w:object>
            </w: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42" type="#_x0000_t75" style="width:81pt;height:19.5pt" o:ole="">
                  <v:imagedata r:id="rId38" o:title=""/>
                </v:shape>
                <o:OLEObject Type="Embed" ProgID="Equation.DSMT4" ShapeID="_x0000_i1042" DrawAspect="Content" ObjectID="_1490499858" r:id="rId39"/>
              </w:object>
            </w:r>
          </w:p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>(Mỗi ý không giải thích 0.25đ)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0.75</w:t>
            </w:r>
          </w:p>
        </w:tc>
      </w:tr>
      <w:tr w:rsidR="008104C0" w:rsidRPr="002267C7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43" type="#_x0000_t75" style="width:69pt;height:14.25pt" o:ole="">
                  <v:imagedata r:id="rId40" o:title=""/>
                </v:shape>
                <o:OLEObject Type="Embed" ProgID="Equation.DSMT4" ShapeID="_x0000_i1043" DrawAspect="Content" ObjectID="_1490499859" r:id="rId4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22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700" w:dyaOrig="400">
                <v:shape id="_x0000_i1044" type="#_x0000_t75" style="width:84pt;height:20.25pt" o:ole="">
                  <v:imagedata r:id="rId42" o:title=""/>
                </v:shape>
                <o:OLEObject Type="Embed" ProgID="Equation.DSMT4" ShapeID="_x0000_i1044" DrawAspect="Content" ObjectID="_1490499860" r:id="rId4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284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600" w:dyaOrig="400">
                <v:shape id="_x0000_i1045" type="#_x0000_t75" style="width:79.5pt;height:20.25pt" o:ole="">
                  <v:imagedata r:id="rId44" o:title=""/>
                </v:shape>
                <o:OLEObject Type="Embed" ProgID="Equation.DSMT4" ShapeID="_x0000_i1045" DrawAspect="Content" ObjectID="_1490499861" r:id="rId45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276"/>
        </w:trPr>
        <w:tc>
          <w:tcPr>
            <w:tcW w:w="9921" w:type="dxa"/>
            <w:gridSpan w:val="2"/>
            <w:vAlign w:val="center"/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b. (2 điểm) </w:t>
            </w:r>
            <w:r w:rsidRPr="00226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Chứng minh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1800" w:dyaOrig="400">
                <v:shape id="_x0000_i1046" type="#_x0000_t75" style="width:90pt;height:20.25pt" o:ole="">
                  <v:imagedata r:id="rId9" o:title=""/>
                </v:shape>
                <o:OLEObject Type="Embed" ProgID="Equation.DSMT4" ShapeID="_x0000_i1046" DrawAspect="Content" ObjectID="_1490499862" r:id="rId46"/>
              </w:object>
            </w:r>
          </w:p>
        </w:tc>
      </w:tr>
      <w:tr w:rsidR="008104C0" w:rsidRPr="002267C7">
        <w:trPr>
          <w:trHeight w:val="338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8104C0" w:rsidP="007B4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47" type="#_x0000_t75" style="width:51pt;height:14.25pt" o:ole="">
                  <v:imagedata r:id="rId47" o:title=""/>
                </v:shape>
                <o:OLEObject Type="Embed" ProgID="Equation.DSMT4" ShapeID="_x0000_i1047" DrawAspect="Content" ObjectID="_1490499863" r:id="rId48"/>
              </w:objec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40" w:dyaOrig="279">
                <v:shape id="_x0000_i1048" type="#_x0000_t75" style="width:51.75pt;height:14.25pt" o:ole="">
                  <v:imagedata r:id="rId49" o:title=""/>
                </v:shape>
                <o:OLEObject Type="Embed" ProgID="Equation.DSMT4" ShapeID="_x0000_i1048" DrawAspect="Content" ObjectID="_1490499864" r:id="rId50"/>
              </w:object>
            </w: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520" w:dyaOrig="440">
                <v:shape id="_x0000_i1049" type="#_x0000_t75" style="width:75.75pt;height:21.75pt" o:ole="">
                  <v:imagedata r:id="rId51" o:title=""/>
                </v:shape>
                <o:OLEObject Type="Embed" ProgID="Equation.DSMT4" ShapeID="_x0000_i1049" DrawAspect="Content" ObjectID="_1490499865" r:id="rId52"/>
              </w:object>
            </w: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460" w:dyaOrig="440">
                <v:shape id="_x0000_i1050" type="#_x0000_t75" style="width:1in;height:21.75pt" o:ole="">
                  <v:imagedata r:id="rId53" o:title=""/>
                </v:shape>
                <o:OLEObject Type="Embed" ProgID="Equation.DSMT4" ShapeID="_x0000_i1050" DrawAspect="Content" ObjectID="_1490499866" r:id="rId54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480" w:dyaOrig="279">
                <v:shape id="_x0000_i1051" type="#_x0000_t75" style="width:74.25pt;height:14.25pt" o:ole="">
                  <v:imagedata r:id="rId55" o:title=""/>
                </v:shape>
                <o:OLEObject Type="Embed" ProgID="Equation.DSMT4" ShapeID="_x0000_i1051" DrawAspect="Content" ObjectID="_1490499867" r:id="rId56"/>
              </w:object>
            </w: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900" w:dyaOrig="400">
                <v:shape id="_x0000_i1052" type="#_x0000_t75" style="width:93.75pt;height:20.25pt" o:ole="">
                  <v:imagedata r:id="rId57" o:title=""/>
                </v:shape>
                <o:OLEObject Type="Embed" ProgID="Equation.DSMT4" ShapeID="_x0000_i1052" DrawAspect="Content" ObjectID="_1490499868" r:id="rId58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28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620" w:dyaOrig="400">
                <v:shape id="_x0000_i1053" type="#_x0000_t75" style="width:81pt;height:20.25pt" o:ole="">
                  <v:imagedata r:id="rId59" o:title=""/>
                </v:shape>
                <o:OLEObject Type="Embed" ProgID="Equation.DSMT4" ShapeID="_x0000_i1053" DrawAspect="Content" ObjectID="_1490499869" r:id="rId60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0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240" w:dyaOrig="400">
                <v:shape id="_x0000_i1054" type="#_x0000_t75" style="width:62.25pt;height:20.25pt" o:ole="">
                  <v:imagedata r:id="rId61" o:title=""/>
                </v:shape>
                <o:OLEObject Type="Embed" ProgID="Equation.DSMT4" ShapeID="_x0000_i1054" DrawAspect="Content" ObjectID="_1490499870" r:id="rId62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eastAsia="Times New Roman" w:cs="Times New Roman"/>
                <w:b/>
                <w:bCs/>
                <w:position w:val="-14"/>
                <w:sz w:val="24"/>
                <w:szCs w:val="24"/>
              </w:rPr>
              <w:object w:dxaOrig="1960" w:dyaOrig="400">
                <v:shape id="_x0000_i1055" type="#_x0000_t75" style="width:96.75pt;height:20.25pt" o:ole="">
                  <v:imagedata r:id="rId63" o:title=""/>
                </v:shape>
                <o:OLEObject Type="Embed" ProgID="Equation.DSMT4" ShapeID="_x0000_i1055" DrawAspect="Content" ObjectID="_1490499871" r:id="rId64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338"/>
        </w:trPr>
        <w:tc>
          <w:tcPr>
            <w:tcW w:w="9921" w:type="dxa"/>
            <w:gridSpan w:val="2"/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4"/>
                <w:sz w:val="26"/>
                <w:szCs w:val="26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c. (1.5 điểm) </w:t>
            </w:r>
            <w:r w:rsidRPr="00226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Tính góc giữa SC và mặt phẳng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760" w:dyaOrig="400">
                <v:shape id="_x0000_i1056" type="#_x0000_t75" style="width:37.5pt;height:20.25pt" o:ole="">
                  <v:imagedata r:id="rId11" o:title=""/>
                </v:shape>
                <o:OLEObject Type="Embed" ProgID="Equation.DSMT4" ShapeID="_x0000_i1056" DrawAspect="Content" ObjectID="_1490499872" r:id="rId65"/>
              </w:object>
            </w:r>
          </w:p>
        </w:tc>
      </w:tr>
      <w:tr w:rsidR="008104C0" w:rsidRPr="002267C7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SO là hình chiếu của SC trên mặt phẳng </w:t>
            </w:r>
            <w:r w:rsidRPr="002267C7">
              <w:rPr>
                <w:rFonts w:eastAsia="Times New Roman" w:cs="Times New Roman"/>
                <w:b/>
                <w:bCs/>
                <w:position w:val="-14"/>
                <w:sz w:val="24"/>
                <w:szCs w:val="24"/>
              </w:rPr>
              <w:object w:dxaOrig="760" w:dyaOrig="400">
                <v:shape id="_x0000_i1057" type="#_x0000_t75" style="width:37.5pt;height:20.25pt" o:ole="">
                  <v:imagedata r:id="rId66" o:title=""/>
                </v:shape>
                <o:OLEObject Type="Embed" ProgID="Equation.DSMT4" ShapeID="_x0000_i1057" DrawAspect="Content" ObjectID="_1490499873" r:id="rId67"/>
              </w:objec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5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3640" w:dyaOrig="480">
                <v:shape id="_x0000_i1058" type="#_x0000_t75" style="width:182.25pt;height:24pt" o:ole="">
                  <v:imagedata r:id="rId68" o:title=""/>
                </v:shape>
                <o:OLEObject Type="Embed" ProgID="Equation.DSMT4" ShapeID="_x0000_i1058" DrawAspect="Content" ObjectID="_1490499874" r:id="rId6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860" w:dyaOrig="620">
                <v:shape id="_x0000_i1059" type="#_x0000_t75" style="width:93pt;height:30.75pt" o:ole="">
                  <v:imagedata r:id="rId70" o:title=""/>
                </v:shape>
                <o:OLEObject Type="Embed" ProgID="Equation.DSMT4" ShapeID="_x0000_i1059" DrawAspect="Content" ObjectID="_1490499875" r:id="rId7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95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3140" w:dyaOrig="620">
                <v:shape id="_x0000_i1060" type="#_x0000_t75" style="width:156.75pt;height:30.75pt" o:ole="">
                  <v:imagedata r:id="rId72" o:title=""/>
                </v:shape>
                <o:OLEObject Type="Embed" ProgID="Equation.DSMT4" ShapeID="_x0000_i1060" DrawAspect="Content" ObjectID="_1490499876" r:id="rId73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38"/>
        </w:trPr>
        <w:tc>
          <w:tcPr>
            <w:tcW w:w="9921" w:type="dxa"/>
            <w:gridSpan w:val="2"/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d. (1.5 điểm) </w:t>
            </w:r>
            <w:r w:rsidRPr="00226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Tính khoảng cách từ O đến mặt phẳng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780" w:dyaOrig="400">
                <v:shape id="_x0000_i1061" type="#_x0000_t75" style="width:39pt;height:20.25pt" o:ole="">
                  <v:imagedata r:id="rId13" o:title=""/>
                </v:shape>
                <o:OLEObject Type="Embed" ProgID="Equation.DSMT4" ShapeID="_x0000_i1061" DrawAspect="Content" ObjectID="_1490499877" r:id="rId74"/>
              </w:object>
            </w:r>
            <w:r w:rsidRPr="00226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</w:tr>
      <w:tr w:rsidR="008104C0" w:rsidRPr="002267C7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>Dựng đường cao OI trong tam giá OCD, đường cao OP trong tam giác SOI.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35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2620" w:dyaOrig="720">
                <v:shape id="_x0000_i1062" type="#_x0000_t75" style="width:129.75pt;height:36pt" o:ole="">
                  <v:imagedata r:id="rId75" o:title=""/>
                </v:shape>
                <o:OLEObject Type="Embed" ProgID="Equation.DSMT4" ShapeID="_x0000_i1062" DrawAspect="Content" ObjectID="_1490499878" r:id="rId76"/>
              </w:object>
            </w: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280" w:dyaOrig="279">
                <v:shape id="_x0000_i1063" type="#_x0000_t75" style="width:63.75pt;height:14.25pt" o:ole="">
                  <v:imagedata r:id="rId77" o:title=""/>
                </v:shape>
                <o:OLEObject Type="Embed" ProgID="Equation.DSMT4" ShapeID="_x0000_i1063" DrawAspect="Content" ObjectID="_1490499879" r:id="rId78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E7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4840" w:dyaOrig="720">
                <v:shape id="_x0000_i1064" type="#_x0000_t75" style="width:239.25pt;height:36pt" o:ole="">
                  <v:imagedata r:id="rId79" o:title=""/>
                </v:shape>
                <o:OLEObject Type="Embed" ProgID="Equation.DSMT4" ShapeID="_x0000_i1064" DrawAspect="Content" ObjectID="_1490499880" r:id="rId80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480" w:dyaOrig="620">
                <v:shape id="_x0000_i1065" type="#_x0000_t75" style="width:73.5pt;height:30.75pt" o:ole="">
                  <v:imagedata r:id="rId81" o:title=""/>
                </v:shape>
                <o:OLEObject Type="Embed" ProgID="Equation.DSMT4" ShapeID="_x0000_i1065" DrawAspect="Content" ObjectID="_1490499881" r:id="rId82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293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480" w:dyaOrig="620">
                <v:shape id="_x0000_i1066" type="#_x0000_t75" style="width:123pt;height:31.5pt" o:ole="">
                  <v:imagedata r:id="rId83" o:title=""/>
                </v:shape>
                <o:OLEObject Type="Embed" ProgID="Equation.DSMT4" ShapeID="_x0000_i1066" DrawAspect="Content" ObjectID="_1490499882" r:id="rId84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435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1380" w:dyaOrig="720">
                <v:shape id="_x0000_i1067" type="#_x0000_t75" style="width:69pt;height:36pt" o:ole="">
                  <v:imagedata r:id="rId85" o:title=""/>
                </v:shape>
                <o:OLEObject Type="Embed" ProgID="Equation.DSMT4" ShapeID="_x0000_i1067" DrawAspect="Content" ObjectID="_1490499883" r:id="rId86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5"/>
        </w:trPr>
        <w:tc>
          <w:tcPr>
            <w:tcW w:w="9921" w:type="dxa"/>
            <w:gridSpan w:val="2"/>
          </w:tcPr>
          <w:p w:rsidR="008104C0" w:rsidRPr="002267C7" w:rsidRDefault="008104C0" w:rsidP="00CC7F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e. (1 điểm) </w:t>
            </w:r>
            <w:r w:rsidRPr="00226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Gọi N, K lần lượt là trung điểm của SC và BC, E là giao điểm giữa AN và SO, F là giao điểm giữa AK và BO, H là giao điểm giữa KN và MC. Chứng minh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4"/>
                <w:sz w:val="26"/>
                <w:szCs w:val="26"/>
              </w:rPr>
              <w:object w:dxaOrig="1120" w:dyaOrig="260">
                <v:shape id="_x0000_i1068" type="#_x0000_t75" style="width:56.25pt;height:12.75pt" o:ole="">
                  <v:imagedata r:id="rId15" o:title=""/>
                </v:shape>
                <o:OLEObject Type="Embed" ProgID="Equation.DSMT4" ShapeID="_x0000_i1068" DrawAspect="Content" ObjectID="_1490499884" r:id="rId87"/>
              </w:object>
            </w:r>
            <w:r w:rsidRPr="002267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2600" w:dyaOrig="400">
                <v:shape id="_x0000_i1069" type="#_x0000_t75" style="width:129.75pt;height:20.25pt" o:ole="">
                  <v:imagedata r:id="rId88" o:title=""/>
                </v:shape>
                <o:OLEObject Type="Embed" ProgID="Equation.DSMT4" ShapeID="_x0000_i1069" DrawAspect="Content" ObjectID="_1490499885" r:id="rId89"/>
              </w:objec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</w:rPr>
              <w:object w:dxaOrig="1560" w:dyaOrig="680">
                <v:shape id="_x0000_i1070" type="#_x0000_t75" style="width:78pt;height:33.75pt" o:ole="">
                  <v:imagedata r:id="rId90" o:title=""/>
                </v:shape>
                <o:OLEObject Type="Embed" ProgID="Equation.DSMT4" ShapeID="_x0000_i1070" DrawAspect="Content" ObjectID="_1490499886" r:id="rId9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00" w:dyaOrig="300">
                <v:shape id="_x0000_i1071" type="#_x0000_t75" style="width:65.25pt;height:15pt" o:ole="">
                  <v:imagedata r:id="rId92" o:title=""/>
                </v:shape>
                <o:OLEObject Type="Embed" ProgID="Equation.DSMT4" ShapeID="_x0000_i1071" DrawAspect="Content" ObjectID="_1490499887" r:id="rId9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6"/>
                <w:sz w:val="26"/>
                <w:szCs w:val="26"/>
              </w:rPr>
              <w:object w:dxaOrig="1440" w:dyaOrig="279">
                <v:shape id="_x0000_i1072" type="#_x0000_t75" style="width:1in;height:14.25pt" o:ole="">
                  <v:imagedata r:id="rId94" o:title=""/>
                </v:shape>
                <o:OLEObject Type="Embed" ProgID="Equation.DSMT4" ShapeID="_x0000_i1072" DrawAspect="Content" ObjectID="_1490499888" r:id="rId95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8104C0" w:rsidRPr="004264FD" w:rsidRDefault="008104C0" w:rsidP="00BD27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104C0" w:rsidRPr="004264FD" w:rsidSect="00DA56D3">
      <w:pgSz w:w="11907" w:h="16840" w:code="9"/>
      <w:pgMar w:top="720" w:right="927" w:bottom="42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0604A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D4191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04FCF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E4D5E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E387D"/>
    <w:multiLevelType w:val="hybridMultilevel"/>
    <w:tmpl w:val="D5E43236"/>
    <w:lvl w:ilvl="0" w:tplc="A40C121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4"/>
  </w:num>
  <w:num w:numId="5">
    <w:abstractNumId w:val="16"/>
  </w:num>
  <w:num w:numId="6">
    <w:abstractNumId w:val="10"/>
  </w:num>
  <w:num w:numId="7">
    <w:abstractNumId w:val="15"/>
  </w:num>
  <w:num w:numId="8">
    <w:abstractNumId w:val="0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7"/>
  </w:num>
  <w:num w:numId="14">
    <w:abstractNumId w:val="14"/>
  </w:num>
  <w:num w:numId="15">
    <w:abstractNumId w:val="3"/>
  </w:num>
  <w:num w:numId="16">
    <w:abstractNumId w:val="12"/>
  </w:num>
  <w:num w:numId="17">
    <w:abstractNumId w:val="17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43203"/>
    <w:rsid w:val="000741EF"/>
    <w:rsid w:val="000B2CAD"/>
    <w:rsid w:val="000D6E39"/>
    <w:rsid w:val="000E4BE9"/>
    <w:rsid w:val="000E5F3A"/>
    <w:rsid w:val="00101173"/>
    <w:rsid w:val="001014F3"/>
    <w:rsid w:val="00107750"/>
    <w:rsid w:val="00125030"/>
    <w:rsid w:val="00170F49"/>
    <w:rsid w:val="00176682"/>
    <w:rsid w:val="001874E8"/>
    <w:rsid w:val="001A1FEE"/>
    <w:rsid w:val="001B134C"/>
    <w:rsid w:val="001B22D3"/>
    <w:rsid w:val="001B4A9C"/>
    <w:rsid w:val="001B7C8C"/>
    <w:rsid w:val="001E149E"/>
    <w:rsid w:val="00225A70"/>
    <w:rsid w:val="002267C7"/>
    <w:rsid w:val="00234E88"/>
    <w:rsid w:val="00260888"/>
    <w:rsid w:val="0026265D"/>
    <w:rsid w:val="002648BF"/>
    <w:rsid w:val="00281333"/>
    <w:rsid w:val="002A5F9A"/>
    <w:rsid w:val="002B675D"/>
    <w:rsid w:val="002F2F53"/>
    <w:rsid w:val="003042E6"/>
    <w:rsid w:val="00321D92"/>
    <w:rsid w:val="00353F60"/>
    <w:rsid w:val="003A6A1A"/>
    <w:rsid w:val="003B5511"/>
    <w:rsid w:val="003C46DA"/>
    <w:rsid w:val="00416686"/>
    <w:rsid w:val="004264FD"/>
    <w:rsid w:val="0043760D"/>
    <w:rsid w:val="00446FDD"/>
    <w:rsid w:val="00450965"/>
    <w:rsid w:val="00454F44"/>
    <w:rsid w:val="00466207"/>
    <w:rsid w:val="004953F3"/>
    <w:rsid w:val="004D0C44"/>
    <w:rsid w:val="004D47A8"/>
    <w:rsid w:val="004F2E5D"/>
    <w:rsid w:val="0050460F"/>
    <w:rsid w:val="00506BC6"/>
    <w:rsid w:val="00524337"/>
    <w:rsid w:val="00527552"/>
    <w:rsid w:val="00541335"/>
    <w:rsid w:val="005438A1"/>
    <w:rsid w:val="00544A51"/>
    <w:rsid w:val="005A69CF"/>
    <w:rsid w:val="00600CBB"/>
    <w:rsid w:val="006054AE"/>
    <w:rsid w:val="006301A5"/>
    <w:rsid w:val="00632297"/>
    <w:rsid w:val="00635302"/>
    <w:rsid w:val="00651F43"/>
    <w:rsid w:val="00673F83"/>
    <w:rsid w:val="0069781D"/>
    <w:rsid w:val="006B0240"/>
    <w:rsid w:val="006C7784"/>
    <w:rsid w:val="006F186E"/>
    <w:rsid w:val="0071244B"/>
    <w:rsid w:val="00716DBF"/>
    <w:rsid w:val="007B4A86"/>
    <w:rsid w:val="007E1CBF"/>
    <w:rsid w:val="007F574B"/>
    <w:rsid w:val="007F74DE"/>
    <w:rsid w:val="008104C0"/>
    <w:rsid w:val="008739A1"/>
    <w:rsid w:val="00874D4E"/>
    <w:rsid w:val="0089769E"/>
    <w:rsid w:val="008A64FC"/>
    <w:rsid w:val="008D3EC7"/>
    <w:rsid w:val="00912614"/>
    <w:rsid w:val="00931491"/>
    <w:rsid w:val="00997541"/>
    <w:rsid w:val="009B619E"/>
    <w:rsid w:val="009C4FB0"/>
    <w:rsid w:val="009F2640"/>
    <w:rsid w:val="00A10A0D"/>
    <w:rsid w:val="00A1179A"/>
    <w:rsid w:val="00AA0A03"/>
    <w:rsid w:val="00AC7D3C"/>
    <w:rsid w:val="00AE454B"/>
    <w:rsid w:val="00AE511C"/>
    <w:rsid w:val="00AF16D3"/>
    <w:rsid w:val="00B1021D"/>
    <w:rsid w:val="00B15336"/>
    <w:rsid w:val="00B17BE6"/>
    <w:rsid w:val="00B2530B"/>
    <w:rsid w:val="00B3555C"/>
    <w:rsid w:val="00B37873"/>
    <w:rsid w:val="00B4484B"/>
    <w:rsid w:val="00B57620"/>
    <w:rsid w:val="00B60571"/>
    <w:rsid w:val="00B7294B"/>
    <w:rsid w:val="00BA4E92"/>
    <w:rsid w:val="00BB0431"/>
    <w:rsid w:val="00BB5249"/>
    <w:rsid w:val="00BC3D6B"/>
    <w:rsid w:val="00BD274C"/>
    <w:rsid w:val="00BD429A"/>
    <w:rsid w:val="00C36F08"/>
    <w:rsid w:val="00C40007"/>
    <w:rsid w:val="00C64F8D"/>
    <w:rsid w:val="00CB2585"/>
    <w:rsid w:val="00CC76B6"/>
    <w:rsid w:val="00CC7F97"/>
    <w:rsid w:val="00D15EDF"/>
    <w:rsid w:val="00D84351"/>
    <w:rsid w:val="00D92ECA"/>
    <w:rsid w:val="00DA3801"/>
    <w:rsid w:val="00DA56D3"/>
    <w:rsid w:val="00DA725B"/>
    <w:rsid w:val="00DD484A"/>
    <w:rsid w:val="00DE63E7"/>
    <w:rsid w:val="00DE75A4"/>
    <w:rsid w:val="00DE77D2"/>
    <w:rsid w:val="00E062F1"/>
    <w:rsid w:val="00E15BFC"/>
    <w:rsid w:val="00E37F66"/>
    <w:rsid w:val="00E42FC7"/>
    <w:rsid w:val="00E72F81"/>
    <w:rsid w:val="00F038BF"/>
    <w:rsid w:val="00F11BC1"/>
    <w:rsid w:val="00F80D52"/>
    <w:rsid w:val="00F90646"/>
    <w:rsid w:val="00FA0C69"/>
    <w:rsid w:val="00FA2CE6"/>
    <w:rsid w:val="00FA5B5D"/>
    <w:rsid w:val="00FB603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9A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9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image" Target="media/image30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87" Type="http://schemas.openxmlformats.org/officeDocument/2006/relationships/oleObject" Target="embeddings/oleObject44.bin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image" Target="media/image35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6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png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986</TotalTime>
  <Pages>3</Pages>
  <Words>467</Words>
  <Characters>2665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93</cp:revision>
  <cp:lastPrinted>2015-04-13T23:56:00Z</cp:lastPrinted>
  <dcterms:created xsi:type="dcterms:W3CDTF">2013-09-13T03:52:00Z</dcterms:created>
  <dcterms:modified xsi:type="dcterms:W3CDTF">2015-04-13T23:57:00Z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